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r>
              <w:t>Приложение 10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Default="00CC652F" w:rsidP="000A1E31">
            <w:r>
              <w:t>от 24.12.2020</w:t>
            </w:r>
            <w:r w:rsidR="00CD416A" w:rsidRPr="00CC652F">
              <w:t xml:space="preserve"> </w:t>
            </w:r>
            <w:r w:rsidR="00CD416A">
              <w:t xml:space="preserve">№ </w:t>
            </w:r>
            <w:r>
              <w:t>81-636</w:t>
            </w:r>
            <w:r w:rsidR="00CD416A">
              <w:t xml:space="preserve">     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</w:tr>
      <w:tr w:rsidR="00CD416A" w:rsidTr="00CD416A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тыс. руб.</w:t>
            </w:r>
          </w:p>
        </w:tc>
      </w:tr>
      <w:tr w:rsidR="00CD416A" w:rsidTr="00CD416A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2022 год</w:t>
            </w:r>
          </w:p>
        </w:tc>
      </w:tr>
      <w:tr w:rsidR="00CD416A" w:rsidTr="00CD416A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</w:tr>
    </w:tbl>
    <w:p w:rsidR="00CD416A" w:rsidRPr="00CD416A" w:rsidRDefault="00CD416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D416A" w:rsidTr="00CD416A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5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D416A" w:rsidRDefault="00CD416A" w:rsidP="000A1E31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118 057,9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32 600,0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6 702 400,0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6 702 400,0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-6 669 800,0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-6 669 800,0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416A" w:rsidRDefault="00CD416A" w:rsidP="000A1E31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85 457,9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</w:tr>
    </w:tbl>
    <w:p w:rsidR="00CD416A" w:rsidRPr="004A6F3E" w:rsidRDefault="00CD416A" w:rsidP="00CD416A"/>
    <w:p w:rsidR="00E2598B" w:rsidRPr="00CD416A" w:rsidRDefault="00E2598B" w:rsidP="00CD416A"/>
    <w:sectPr w:rsidR="00E2598B" w:rsidRPr="00CD416A" w:rsidSect="00CD416A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73B" w:rsidRDefault="0059673B" w:rsidP="00CD416A">
      <w:r>
        <w:separator/>
      </w:r>
    </w:p>
  </w:endnote>
  <w:endnote w:type="continuationSeparator" w:id="1">
    <w:p w:rsidR="0059673B" w:rsidRDefault="0059673B" w:rsidP="00CD4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73B" w:rsidRDefault="0059673B" w:rsidP="00CD416A">
      <w:r>
        <w:separator/>
      </w:r>
    </w:p>
  </w:footnote>
  <w:footnote w:type="continuationSeparator" w:id="1">
    <w:p w:rsidR="0059673B" w:rsidRDefault="0059673B" w:rsidP="00CD41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16A" w:rsidRDefault="009F7BAE" w:rsidP="00493BE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41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416A" w:rsidRDefault="00CD41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16A" w:rsidRDefault="009F7BAE" w:rsidP="00493BE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41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652F">
      <w:rPr>
        <w:rStyle w:val="a7"/>
        <w:noProof/>
      </w:rPr>
      <w:t>2</w:t>
    </w:r>
    <w:r>
      <w:rPr>
        <w:rStyle w:val="a7"/>
      </w:rPr>
      <w:fldChar w:fldCharType="end"/>
    </w:r>
  </w:p>
  <w:p w:rsidR="00CD416A" w:rsidRDefault="00CD41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CD416A"/>
    <w:rsid w:val="000F0F12"/>
    <w:rsid w:val="002C3F39"/>
    <w:rsid w:val="0059673B"/>
    <w:rsid w:val="006808C6"/>
    <w:rsid w:val="009F7BAE"/>
    <w:rsid w:val="00A24CAF"/>
    <w:rsid w:val="00B912FD"/>
    <w:rsid w:val="00CC652F"/>
    <w:rsid w:val="00CD416A"/>
    <w:rsid w:val="00CF6C9E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41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416A"/>
  </w:style>
  <w:style w:type="paragraph" w:styleId="a5">
    <w:name w:val="footer"/>
    <w:basedOn w:val="a"/>
    <w:link w:val="a6"/>
    <w:uiPriority w:val="99"/>
    <w:semiHidden/>
    <w:unhideWhenUsed/>
    <w:rsid w:val="00CD41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416A"/>
  </w:style>
  <w:style w:type="character" w:styleId="a7">
    <w:name w:val="page number"/>
    <w:basedOn w:val="a0"/>
    <w:uiPriority w:val="99"/>
    <w:semiHidden/>
    <w:unhideWhenUsed/>
    <w:rsid w:val="00CD4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ShakinaEU</cp:lastModifiedBy>
  <cp:revision>2</cp:revision>
  <cp:lastPrinted>2020-12-14T13:01:00Z</cp:lastPrinted>
  <dcterms:created xsi:type="dcterms:W3CDTF">2020-12-14T13:00:00Z</dcterms:created>
  <dcterms:modified xsi:type="dcterms:W3CDTF">2020-12-24T06:58:00Z</dcterms:modified>
</cp:coreProperties>
</file>